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47EA4" w14:textId="77777777" w:rsidR="00E802D7" w:rsidRDefault="00E802D7" w:rsidP="00E802D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Edith DARELL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563B49BF" w14:textId="77777777" w:rsidR="00E802D7" w:rsidRDefault="00E802D7" w:rsidP="00E802D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B88FB01" w14:textId="77777777" w:rsidR="00E802D7" w:rsidRDefault="00E802D7" w:rsidP="00E802D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1122E4E" w14:textId="77777777" w:rsidR="00E802D7" w:rsidRDefault="00E802D7" w:rsidP="00E802D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= Alexander(q.v.).</w:t>
      </w:r>
    </w:p>
    <w:p w14:paraId="0187311E" w14:textId="77777777" w:rsidR="00E802D7" w:rsidRDefault="00E802D7" w:rsidP="00E802D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A740A04" w14:textId="77777777" w:rsidR="00E802D7" w:rsidRDefault="00E802D7" w:rsidP="00E802D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0B10530" w14:textId="77777777" w:rsidR="00E802D7" w:rsidRDefault="00E802D7" w:rsidP="00E802D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220B72F" w14:textId="77777777" w:rsidR="00E802D7" w:rsidRDefault="00E802D7" w:rsidP="00E802D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Unknown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Kyng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 brought a plaint of covenant against them, </w:t>
      </w:r>
    </w:p>
    <w:p w14:paraId="6C20817B" w14:textId="77777777" w:rsidR="00E802D7" w:rsidRDefault="00E802D7" w:rsidP="00E802D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George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Cumberford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(q.v.), his wife, Elizabeth(q.v.), Edward Lee(q.v.) and his </w:t>
      </w:r>
    </w:p>
    <w:p w14:paraId="36142BD1" w14:textId="77777777" w:rsidR="00E802D7" w:rsidRDefault="00E802D7" w:rsidP="00E802D7">
      <w:pPr>
        <w:pStyle w:val="NoSpacing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wife, Anne(q.v.).    (ibid.)</w:t>
      </w:r>
    </w:p>
    <w:p w14:paraId="3EE1CC90" w14:textId="77777777" w:rsidR="00E802D7" w:rsidRDefault="00E802D7" w:rsidP="00E802D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7718FC5" w14:textId="77777777" w:rsidR="00E802D7" w:rsidRDefault="00E802D7" w:rsidP="00E802D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AA56224" w14:textId="77777777" w:rsidR="00E802D7" w:rsidRDefault="00E802D7" w:rsidP="00E802D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 May 2021</w:t>
      </w:r>
    </w:p>
    <w:p w14:paraId="6104E95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7933C" w14:textId="77777777" w:rsidR="00E802D7" w:rsidRDefault="00E802D7" w:rsidP="009139A6">
      <w:r>
        <w:separator/>
      </w:r>
    </w:p>
  </w:endnote>
  <w:endnote w:type="continuationSeparator" w:id="0">
    <w:p w14:paraId="0FA716DA" w14:textId="77777777" w:rsidR="00E802D7" w:rsidRDefault="00E802D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E167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5756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E10F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8EB0E" w14:textId="77777777" w:rsidR="00E802D7" w:rsidRDefault="00E802D7" w:rsidP="009139A6">
      <w:r>
        <w:separator/>
      </w:r>
    </w:p>
  </w:footnote>
  <w:footnote w:type="continuationSeparator" w:id="0">
    <w:p w14:paraId="4E3A307E" w14:textId="77777777" w:rsidR="00E802D7" w:rsidRDefault="00E802D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E54F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CB09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CB63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2D7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802D7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E6D3E1"/>
  <w15:chartTrackingRefBased/>
  <w15:docId w15:val="{B8FEE3A9-5828-45E5-98CE-5DD3BEDF6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802D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2021-06-06T09:19:00Z</dcterms:created>
  <dcterms:modified xsi:type="dcterms:W3CDTF">2021-06-06T09:20:00Z</dcterms:modified>
</cp:coreProperties>
</file>